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5D5C7E" w:rsidRPr="000B6C7E" w14:paraId="7E5956E0" w14:textId="77777777" w:rsidTr="00523A6E">
        <w:tc>
          <w:tcPr>
            <w:tcW w:w="988" w:type="dxa"/>
          </w:tcPr>
          <w:p w14:paraId="4A961B32" w14:textId="77777777" w:rsidR="005D5C7E" w:rsidRPr="007906E2" w:rsidRDefault="005D5C7E" w:rsidP="00523A6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7B9E2E0B" w14:textId="6B99528F" w:rsidR="005D5C7E" w:rsidRPr="007906E2" w:rsidRDefault="005D5C7E" w:rsidP="00523A6E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53676E">
              <w:rPr>
                <w:rFonts w:ascii="Calibri" w:hAnsi="Calibri" w:cs="Calibri"/>
                <w:sz w:val="22"/>
                <w:szCs w:val="22"/>
              </w:rPr>
              <w:t>13</w:t>
            </w:r>
            <w:r w:rsidRPr="007906E2">
              <w:rPr>
                <w:rFonts w:ascii="Calibri" w:hAnsi="Calibri" w:cs="Calibri"/>
                <w:sz w:val="22"/>
                <w:szCs w:val="22"/>
              </w:rPr>
              <w:t>.202</w:t>
            </w:r>
            <w:r w:rsidR="0053676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4466CB62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369539C1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5D58213" w14:textId="77777777" w:rsidR="005D5C7E" w:rsidRDefault="005D5C7E" w:rsidP="005D5C7E">
      <w:pPr>
        <w:jc w:val="both"/>
        <w:rPr>
          <w:rFonts w:ascii="Times New Roman" w:hAnsi="Times New Roman"/>
        </w:rPr>
      </w:pPr>
    </w:p>
    <w:p w14:paraId="3AEBC807" w14:textId="77777777" w:rsidR="005D5C7E" w:rsidRPr="00587C37" w:rsidRDefault="005D5C7E" w:rsidP="005D5C7E">
      <w:pPr>
        <w:ind w:right="68"/>
        <w:jc w:val="both"/>
        <w:rPr>
          <w:rFonts w:asciiTheme="minorHAnsi" w:hAnsiTheme="minorHAnsi" w:cstheme="minorHAnsi"/>
        </w:rPr>
      </w:pPr>
    </w:p>
    <w:p w14:paraId="0265861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b/>
        </w:rPr>
      </w:pPr>
      <w:r w:rsidRPr="00587C37">
        <w:rPr>
          <w:rFonts w:asciiTheme="minorHAnsi" w:eastAsia="Times New Roman" w:hAnsiTheme="minorHAnsi" w:cstheme="minorHAnsi"/>
          <w:b/>
        </w:rPr>
        <w:t xml:space="preserve">Wykonawcy wspólnie ubiegający się </w:t>
      </w:r>
    </w:p>
    <w:p w14:paraId="0BD505A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b/>
        </w:rPr>
        <w:t>o udzielenie zamówienia:</w:t>
      </w:r>
    </w:p>
    <w:p w14:paraId="0645C7F6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(należy podać dane dotyczące wszystkich Wykonawców):</w:t>
      </w:r>
    </w:p>
    <w:p w14:paraId="3E14E400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</w:p>
    <w:p w14:paraId="427BB50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EDDEA53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42733EE1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5A401793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67D55A6F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7EFB5413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0AD5517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34A41A87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69A7906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3F2195B3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0678C88D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62B27880" w14:textId="77777777" w:rsidR="005D5C7E" w:rsidRPr="00587C37" w:rsidRDefault="005D5C7E" w:rsidP="005D5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B7F0" w14:textId="14933BA4" w:rsidR="005D5C7E" w:rsidRPr="00FF5D71" w:rsidRDefault="005D5C7E" w:rsidP="00FF5D71">
      <w:pPr>
        <w:spacing w:after="120" w:line="276" w:lineRule="auto"/>
        <w:rPr>
          <w:rFonts w:asciiTheme="minorHAnsi" w:hAnsiTheme="minorHAnsi" w:cstheme="minorHAnsi"/>
          <w:b/>
          <w:u w:val="single"/>
        </w:rPr>
      </w:pPr>
      <w:r w:rsidRPr="00FF5D71">
        <w:rPr>
          <w:rFonts w:asciiTheme="minorHAnsi" w:hAnsiTheme="minorHAnsi" w:cstheme="minorHAnsi"/>
          <w:b/>
          <w:u w:val="single"/>
        </w:rPr>
        <w:t>OŚWIADCZENIE W</w:t>
      </w:r>
      <w:r w:rsidR="00FF5D71" w:rsidRPr="00FF5D71">
        <w:rPr>
          <w:rFonts w:asciiTheme="minorHAnsi" w:hAnsiTheme="minorHAnsi" w:cstheme="minorHAnsi"/>
          <w:b/>
          <w:u w:val="single"/>
        </w:rPr>
        <w:t xml:space="preserve">YKONAWCÓW WSPÓLNIE UBIEGAJĄCYCH </w:t>
      </w:r>
      <w:r w:rsidRPr="00FF5D71">
        <w:rPr>
          <w:rFonts w:asciiTheme="minorHAnsi" w:hAnsiTheme="minorHAnsi" w:cstheme="minorHAnsi"/>
          <w:b/>
          <w:u w:val="single"/>
        </w:rPr>
        <w:t xml:space="preserve">SIĘ O UDZIELENIE ZAMÓWIENIA </w:t>
      </w:r>
    </w:p>
    <w:p w14:paraId="032E728B" w14:textId="1368FFAC" w:rsidR="005D5C7E" w:rsidRPr="00FF5D71" w:rsidRDefault="005D5C7E" w:rsidP="005D5C7E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składane na podstawie art. 117 ust. 4 ustawy z dnia </w:t>
      </w:r>
      <w:r w:rsidRPr="004A41DB">
        <w:rPr>
          <w:rFonts w:asciiTheme="minorHAnsi" w:hAnsiTheme="minorHAnsi" w:cstheme="minorHAnsi"/>
          <w:sz w:val="22"/>
          <w:szCs w:val="22"/>
        </w:rPr>
        <w:t xml:space="preserve">11 września 2019 r. - Prawo zamówień publicznych </w:t>
      </w:r>
      <w:r w:rsidR="00B70638" w:rsidRPr="004A41DB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B70638" w:rsidRPr="004A41D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B70638" w:rsidRPr="004A41DB">
        <w:rPr>
          <w:rFonts w:asciiTheme="minorHAnsi" w:hAnsiTheme="minorHAnsi" w:cstheme="minorHAnsi"/>
          <w:sz w:val="22"/>
          <w:szCs w:val="22"/>
        </w:rPr>
        <w:t>. Dz. U. z 202</w:t>
      </w:r>
      <w:r w:rsidR="004A41DB" w:rsidRPr="004A41DB">
        <w:rPr>
          <w:rFonts w:asciiTheme="minorHAnsi" w:hAnsiTheme="minorHAnsi" w:cstheme="minorHAnsi"/>
          <w:sz w:val="22"/>
          <w:szCs w:val="22"/>
        </w:rPr>
        <w:t>6</w:t>
      </w:r>
      <w:r w:rsidRPr="004A41DB">
        <w:rPr>
          <w:rFonts w:asciiTheme="minorHAnsi" w:hAnsiTheme="minorHAnsi" w:cstheme="minorHAnsi"/>
          <w:sz w:val="22"/>
          <w:szCs w:val="22"/>
        </w:rPr>
        <w:t xml:space="preserve"> r. poz. </w:t>
      </w:r>
      <w:r w:rsidR="004A41DB" w:rsidRPr="004A41DB">
        <w:rPr>
          <w:rFonts w:asciiTheme="minorHAnsi" w:hAnsiTheme="minorHAnsi" w:cstheme="minorHAnsi"/>
          <w:sz w:val="22"/>
          <w:szCs w:val="22"/>
        </w:rPr>
        <w:t>775</w:t>
      </w:r>
      <w:r w:rsidR="001C0DD5" w:rsidRPr="004A41DB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C0DD5" w:rsidRPr="004A41D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C0DD5" w:rsidRPr="004A41DB">
        <w:rPr>
          <w:rFonts w:asciiTheme="minorHAnsi" w:hAnsiTheme="minorHAnsi" w:cstheme="minorHAnsi"/>
          <w:sz w:val="22"/>
          <w:szCs w:val="22"/>
        </w:rPr>
        <w:t>. zm.</w:t>
      </w:r>
      <w:r w:rsidRPr="004A41DB">
        <w:rPr>
          <w:rFonts w:asciiTheme="minorHAnsi" w:hAnsiTheme="minorHAnsi" w:cstheme="minorHAnsi"/>
          <w:sz w:val="22"/>
          <w:szCs w:val="22"/>
        </w:rPr>
        <w:t>)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F7D1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8EBE50B" w14:textId="0C1A39A4" w:rsidR="005D5C7E" w:rsidRPr="009D41E3" w:rsidRDefault="005D5C7E" w:rsidP="008B719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719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78054E" w:rsidRPr="008B719A">
        <w:rPr>
          <w:rFonts w:asciiTheme="minorHAnsi" w:hAnsiTheme="minorHAnsi" w:cstheme="minorHAnsi"/>
          <w:sz w:val="22"/>
          <w:szCs w:val="22"/>
        </w:rPr>
        <w:t>„</w:t>
      </w:r>
      <w:r w:rsidR="009D7CFE">
        <w:rPr>
          <w:rFonts w:asciiTheme="minorHAnsi" w:hAnsiTheme="minorHAnsi" w:cstheme="minorHAnsi"/>
          <w:b/>
          <w:bCs/>
          <w:sz w:val="22"/>
          <w:szCs w:val="22"/>
        </w:rPr>
        <w:t>Wymianę pokrycia dachowego w </w:t>
      </w:r>
      <w:r w:rsidR="009D7CFE" w:rsidRPr="009D7CFE">
        <w:rPr>
          <w:rFonts w:asciiTheme="minorHAnsi" w:hAnsiTheme="minorHAnsi" w:cstheme="minorHAnsi"/>
          <w:b/>
          <w:bCs/>
          <w:sz w:val="22"/>
          <w:szCs w:val="22"/>
        </w:rPr>
        <w:t>budynku Pierwszego Urzędu Skarbowego w Kielcach przy ul. Wróbla 17</w:t>
      </w:r>
      <w:r w:rsidR="00AF6B4B" w:rsidRPr="008B719A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Pr="008B719A">
        <w:rPr>
          <w:rFonts w:asciiTheme="minorHAnsi" w:hAnsiTheme="minorHAnsi" w:cstheme="minorHAnsi"/>
          <w:sz w:val="22"/>
          <w:szCs w:val="22"/>
        </w:rPr>
        <w:t>prowadzonego przez</w:t>
      </w:r>
      <w:r w:rsidR="0078054E" w:rsidRPr="008B719A">
        <w:rPr>
          <w:rFonts w:asciiTheme="minorHAnsi" w:hAnsiTheme="minorHAnsi" w:cstheme="minorHAnsi"/>
          <w:sz w:val="22"/>
          <w:szCs w:val="22"/>
        </w:rPr>
        <w:t xml:space="preserve"> Izbę Administracji Skarbowej w </w:t>
      </w:r>
      <w:r w:rsidRPr="008B719A">
        <w:rPr>
          <w:rFonts w:asciiTheme="minorHAnsi" w:hAnsiTheme="minorHAnsi" w:cstheme="minorHAnsi"/>
          <w:sz w:val="22"/>
          <w:szCs w:val="22"/>
        </w:rPr>
        <w:t>Kielcach, oświadczamy, że: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BEB8DB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C66593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FF5D71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</w:t>
      </w:r>
    </w:p>
    <w:p w14:paraId="6533A532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0955657B" w14:textId="1D8D80AE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>roboty budowlane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2C22CBE5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DF4CA1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2FA7DA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</w:p>
    <w:p w14:paraId="1EB3FFBC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7A669760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4CCA3409" w14:textId="0764517C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43B285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6C87811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257080B6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069DDB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60E2CF4C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7837704C" w14:textId="13C6EFA2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1DBFDB6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</w:t>
      </w:r>
    </w:p>
    <w:p w14:paraId="6FA0EA62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0B4CA572" w14:textId="77777777" w:rsidR="005D5C7E" w:rsidRPr="00FF5D71" w:rsidRDefault="005D5C7E" w:rsidP="005D5C7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673C9ED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  <w:t xml:space="preserve"> </w:t>
      </w:r>
    </w:p>
    <w:p w14:paraId="731655D2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3AE7597E" w14:textId="77777777" w:rsidR="005D5C7E" w:rsidRPr="00FF5D71" w:rsidRDefault="005D5C7E" w:rsidP="005D5C7E">
      <w:pPr>
        <w:widowControl w:val="0"/>
        <w:suppressAutoHyphens/>
        <w:autoSpaceDN w:val="0"/>
        <w:spacing w:line="276" w:lineRule="auto"/>
        <w:jc w:val="right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58610885" w14:textId="77777777" w:rsidR="005D5C7E" w:rsidRPr="00FF5D71" w:rsidRDefault="005D5C7E" w:rsidP="005D5C7E">
      <w:pPr>
        <w:widowControl w:val="0"/>
        <w:tabs>
          <w:tab w:val="left" w:pos="1022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pl-PL"/>
        </w:rPr>
      </w:pP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…………………………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  <w:t xml:space="preserve">    …………….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……..……………………………</w:t>
      </w:r>
    </w:p>
    <w:p w14:paraId="1D90B6AD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142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kern w:val="3"/>
          <w:sz w:val="16"/>
          <w:szCs w:val="16"/>
          <w:lang w:eastAsia="pl-PL"/>
        </w:rPr>
        <w:t xml:space="preserve">(miejscowość i data)                                                                                                         </w:t>
      </w: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>podpis osoby/osób uprawnionej/</w:t>
      </w:r>
      <w:proofErr w:type="spellStart"/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>ych</w:t>
      </w:r>
      <w:proofErr w:type="spellEnd"/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 xml:space="preserve">   </w:t>
      </w:r>
    </w:p>
    <w:p w14:paraId="53BCD4F3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 xml:space="preserve"> do  reprezentowania Wykonawcy</w:t>
      </w:r>
    </w:p>
    <w:p w14:paraId="0E4260C5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  <w:t>(kwalifikowany podpis elektroniczny/</w:t>
      </w:r>
    </w:p>
    <w:p w14:paraId="23872E06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  <w:t>podpis zaufany/podpis osobisty)</w:t>
      </w:r>
    </w:p>
    <w:p w14:paraId="13FD6876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7B9D26E5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56EA0997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6B7EBCFF" w14:textId="77777777" w:rsidR="005D5C7E" w:rsidRPr="00FF5D71" w:rsidRDefault="005D5C7E" w:rsidP="005D5C7E">
      <w:pPr>
        <w:shd w:val="clear" w:color="auto" w:fill="FFFFFF"/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</w:pPr>
    </w:p>
    <w:p w14:paraId="782565FD" w14:textId="0C97C4B3" w:rsidR="005D5C7E" w:rsidRPr="00587C37" w:rsidRDefault="005D5C7E" w:rsidP="005D5C7E">
      <w:pPr>
        <w:shd w:val="clear" w:color="auto" w:fill="FFFFFF"/>
        <w:rPr>
          <w:rFonts w:asciiTheme="minorHAnsi" w:eastAsia="Lucida Sans Unicode" w:hAnsiTheme="minorHAnsi" w:cstheme="minorHAnsi"/>
          <w:b/>
          <w:i/>
          <w:iCs/>
          <w:color w:val="FF0000"/>
          <w:spacing w:val="-1"/>
          <w:kern w:val="3"/>
          <w:sz w:val="20"/>
          <w:szCs w:val="20"/>
          <w:lang w:eastAsia="pl-PL"/>
        </w:rPr>
      </w:pP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* należy dokładnie wskazać/wymienić, jaki zakres </w:t>
      </w:r>
      <w:r w:rsidR="007A512E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>roboty budowlanej</w:t>
      </w: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 będzie realizowany przez wskazanego Wykonawcę.</w:t>
      </w:r>
    </w:p>
    <w:p w14:paraId="4A782619" w14:textId="50042897" w:rsidR="00360460" w:rsidRPr="005D5C7E" w:rsidRDefault="00360460" w:rsidP="005D5C7E"/>
    <w:sectPr w:rsidR="00360460" w:rsidRPr="005D5C7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8CAC6" w14:textId="77777777" w:rsidR="00BB4211" w:rsidRDefault="00BB4211">
      <w:r>
        <w:separator/>
      </w:r>
    </w:p>
  </w:endnote>
  <w:endnote w:type="continuationSeparator" w:id="0">
    <w:p w14:paraId="6F9BC2A4" w14:textId="77777777" w:rsidR="00BB4211" w:rsidRDefault="00BB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798E447E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9D7CFE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3B80" w14:textId="77777777" w:rsidR="00BB4211" w:rsidRDefault="00BB4211">
      <w:r>
        <w:separator/>
      </w:r>
    </w:p>
  </w:footnote>
  <w:footnote w:type="continuationSeparator" w:id="0">
    <w:p w14:paraId="1A8AC04B" w14:textId="77777777" w:rsidR="00BB4211" w:rsidRDefault="00BB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1448" w14:textId="77777777" w:rsidR="00B06E8E" w:rsidRDefault="00B06E8E" w:rsidP="00B06E8E">
    <w:pPr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58212CD5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5D5C7E">
      <w:rPr>
        <w:rFonts w:ascii="Times New Roman" w:eastAsia="Times New Roman" w:hAnsi="Times New Roman"/>
        <w:b/>
        <w:lang w:eastAsia="pl-PL"/>
      </w:rPr>
      <w:t>5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2C8F449D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 xml:space="preserve">Oświadczenie </w:t>
    </w:r>
    <w:r w:rsidR="005D5C7E">
      <w:rPr>
        <w:rFonts w:ascii="Times New Roman" w:eastAsia="Times New Roman" w:hAnsi="Times New Roman"/>
        <w:b/>
        <w:lang w:eastAsia="pl-PL"/>
      </w:rPr>
      <w:t>Wykonawców wspólnie ubiegających się o udzielenie zamówienia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8"/>
  </w:num>
  <w:num w:numId="5">
    <w:abstractNumId w:val="13"/>
  </w:num>
  <w:num w:numId="6">
    <w:abstractNumId w:val="25"/>
  </w:num>
  <w:num w:numId="7">
    <w:abstractNumId w:val="20"/>
  </w:num>
  <w:num w:numId="8">
    <w:abstractNumId w:val="16"/>
  </w:num>
  <w:num w:numId="9">
    <w:abstractNumId w:val="19"/>
  </w:num>
  <w:num w:numId="10">
    <w:abstractNumId w:val="7"/>
  </w:num>
  <w:num w:numId="11">
    <w:abstractNumId w:val="22"/>
  </w:num>
  <w:num w:numId="12">
    <w:abstractNumId w:val="29"/>
  </w:num>
  <w:num w:numId="13">
    <w:abstractNumId w:val="10"/>
  </w:num>
  <w:num w:numId="14">
    <w:abstractNumId w:val="6"/>
  </w:num>
  <w:num w:numId="15">
    <w:abstractNumId w:val="28"/>
  </w:num>
  <w:num w:numId="16">
    <w:abstractNumId w:val="27"/>
  </w:num>
  <w:num w:numId="17">
    <w:abstractNumId w:val="12"/>
  </w:num>
  <w:num w:numId="18">
    <w:abstractNumId w:val="18"/>
  </w:num>
  <w:num w:numId="19">
    <w:abstractNumId w:val="9"/>
  </w:num>
  <w:num w:numId="20">
    <w:abstractNumId w:val="21"/>
  </w:num>
  <w:num w:numId="21">
    <w:abstractNumId w:val="17"/>
  </w:num>
  <w:num w:numId="22">
    <w:abstractNumId w:val="24"/>
  </w:num>
  <w:num w:numId="23">
    <w:abstractNumId w:val="14"/>
  </w:num>
  <w:num w:numId="24">
    <w:abstractNumId w:val="23"/>
  </w:num>
  <w:num w:numId="25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E19"/>
    <w:rsid w:val="00194635"/>
    <w:rsid w:val="00196302"/>
    <w:rsid w:val="001A312B"/>
    <w:rsid w:val="001A32FD"/>
    <w:rsid w:val="001A330A"/>
    <w:rsid w:val="001A5582"/>
    <w:rsid w:val="001B050C"/>
    <w:rsid w:val="001B443F"/>
    <w:rsid w:val="001B493E"/>
    <w:rsid w:val="001B67BA"/>
    <w:rsid w:val="001B77B4"/>
    <w:rsid w:val="001B7CE4"/>
    <w:rsid w:val="001C0DD5"/>
    <w:rsid w:val="001C12E3"/>
    <w:rsid w:val="001C1950"/>
    <w:rsid w:val="001C2481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37804"/>
    <w:rsid w:val="004409A8"/>
    <w:rsid w:val="004409FF"/>
    <w:rsid w:val="00441DDF"/>
    <w:rsid w:val="00445104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827AC"/>
    <w:rsid w:val="00490838"/>
    <w:rsid w:val="00490896"/>
    <w:rsid w:val="004A01AB"/>
    <w:rsid w:val="004A0998"/>
    <w:rsid w:val="004A1AC8"/>
    <w:rsid w:val="004A3B8D"/>
    <w:rsid w:val="004A41DB"/>
    <w:rsid w:val="004A6C31"/>
    <w:rsid w:val="004B0E17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676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1678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97BF4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5C7E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6D3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054E"/>
    <w:rsid w:val="0078157E"/>
    <w:rsid w:val="0078168E"/>
    <w:rsid w:val="007851F1"/>
    <w:rsid w:val="0078571D"/>
    <w:rsid w:val="007906E2"/>
    <w:rsid w:val="007937A0"/>
    <w:rsid w:val="0079669B"/>
    <w:rsid w:val="00796ACD"/>
    <w:rsid w:val="007A000E"/>
    <w:rsid w:val="007A21D5"/>
    <w:rsid w:val="007A2BFD"/>
    <w:rsid w:val="007A512E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E7808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58C7"/>
    <w:rsid w:val="008A7EF6"/>
    <w:rsid w:val="008B719A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67CA8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41E3"/>
    <w:rsid w:val="009D586A"/>
    <w:rsid w:val="009D6E82"/>
    <w:rsid w:val="009D7CFE"/>
    <w:rsid w:val="009E1164"/>
    <w:rsid w:val="009E1FFC"/>
    <w:rsid w:val="009E23B5"/>
    <w:rsid w:val="009E4C09"/>
    <w:rsid w:val="009E539E"/>
    <w:rsid w:val="009F1E8D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0E7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634D"/>
    <w:rsid w:val="00AF6B4B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2D61"/>
    <w:rsid w:val="00B66D84"/>
    <w:rsid w:val="00B70638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42B6"/>
    <w:rsid w:val="00B95F52"/>
    <w:rsid w:val="00B9668F"/>
    <w:rsid w:val="00B97057"/>
    <w:rsid w:val="00BA3E36"/>
    <w:rsid w:val="00BA4C69"/>
    <w:rsid w:val="00BA5475"/>
    <w:rsid w:val="00BB041F"/>
    <w:rsid w:val="00BB0B0B"/>
    <w:rsid w:val="00BB4211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58A4"/>
    <w:rsid w:val="00D265C5"/>
    <w:rsid w:val="00D26DE8"/>
    <w:rsid w:val="00D339E4"/>
    <w:rsid w:val="00D33AB4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8345E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0502"/>
    <w:rsid w:val="00DC4A8B"/>
    <w:rsid w:val="00DC5B4A"/>
    <w:rsid w:val="00DD0B16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5277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0751"/>
    <w:rsid w:val="00F82AE8"/>
    <w:rsid w:val="00F8309E"/>
    <w:rsid w:val="00F84816"/>
    <w:rsid w:val="00F85427"/>
    <w:rsid w:val="00F86457"/>
    <w:rsid w:val="00F8778A"/>
    <w:rsid w:val="00F95EFA"/>
    <w:rsid w:val="00F96612"/>
    <w:rsid w:val="00FA6BC6"/>
    <w:rsid w:val="00FB11A3"/>
    <w:rsid w:val="00FB2E2D"/>
    <w:rsid w:val="00FB4826"/>
    <w:rsid w:val="00FB67AC"/>
    <w:rsid w:val="00FB69F4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5D7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9AFB44-C8B4-421A-95A6-835D8845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0</TotalTime>
  <Pages>2</Pages>
  <Words>173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Oswiadczenie Wykonawców wspólnie ubiegających się o udzielenie zamówienia</vt:lpstr>
      <vt:lpstr>Szablon pisma eP</vt:lpstr>
    </vt:vector>
  </TitlesOfParts>
  <Company>Izba Administracji Skarbowej w Kielcach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Wykonawców wspólnie ubiegających się o udzielenie zamówienia</dc:title>
  <dc:subject>Remont instalacji elektrycznej ul. Witosa 78B</dc:subject>
  <dc:creator>-</dc:creator>
  <cp:keywords>zamówienie, robota budowlana</cp:keywords>
  <cp:revision>3</cp:revision>
  <cp:lastPrinted>2025-09-11T11:34:00Z</cp:lastPrinted>
  <dcterms:created xsi:type="dcterms:W3CDTF">2026-07-27T11:53:00Z</dcterms:created>
  <dcterms:modified xsi:type="dcterms:W3CDTF">2026-07-28T06:11:00Z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