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189"/>
        <w:tblW w:w="14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4"/>
        <w:gridCol w:w="9241"/>
      </w:tblGrid>
      <w:tr w:rsidR="003E6FC5" w:rsidRPr="007A7254" w14:paraId="3959EA56" w14:textId="77777777" w:rsidTr="00523A6E">
        <w:tc>
          <w:tcPr>
            <w:tcW w:w="4606" w:type="dxa"/>
          </w:tcPr>
          <w:tbl>
            <w:tblPr>
              <w:tblpPr w:leftFromText="141" w:rightFromText="141" w:vertAnchor="text" w:tblpY="1"/>
              <w:tblOverlap w:val="never"/>
              <w:tblW w:w="496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3408"/>
            </w:tblGrid>
            <w:tr w:rsidR="003E6FC5" w:rsidRPr="007E6B73" w14:paraId="7431028C" w14:textId="77777777" w:rsidTr="00D471BB">
              <w:tc>
                <w:tcPr>
                  <w:tcW w:w="1560" w:type="dxa"/>
                  <w:tcBorders>
                    <w:top w:val="nil"/>
                    <w:bottom w:val="nil"/>
                  </w:tcBorders>
                </w:tcPr>
                <w:p w14:paraId="094FE72C" w14:textId="77777777" w:rsidR="003E6FC5" w:rsidRPr="007E6B73" w:rsidRDefault="003E6FC5" w:rsidP="00523A6E">
                  <w:pPr>
                    <w:tabs>
                      <w:tab w:val="left" w:pos="426"/>
                      <w:tab w:val="left" w:pos="555"/>
                    </w:tabs>
                    <w:spacing w:before="60" w:after="60"/>
                    <w:ind w:right="-152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7E6B73">
                    <w:rPr>
                      <w:rFonts w:ascii="Calibri" w:hAnsi="Calibri" w:cs="Calibri"/>
                      <w:sz w:val="22"/>
                      <w:szCs w:val="22"/>
                    </w:rPr>
                    <w:t>Znak sprawy:</w:t>
                  </w:r>
                </w:p>
              </w:tc>
              <w:tc>
                <w:tcPr>
                  <w:tcW w:w="3408" w:type="dxa"/>
                  <w:tcBorders>
                    <w:top w:val="nil"/>
                    <w:bottom w:val="nil"/>
                  </w:tcBorders>
                  <w:vAlign w:val="center"/>
                </w:tcPr>
                <w:p w14:paraId="59643423" w14:textId="22644D57" w:rsidR="003E6FC5" w:rsidRPr="00A72CB6" w:rsidRDefault="00A72CB6" w:rsidP="00294E0B">
                  <w:pPr>
                    <w:spacing w:before="60" w:after="60"/>
                    <w:ind w:left="251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A72CB6">
                    <w:rPr>
                      <w:rFonts w:ascii="Calibri" w:hAnsi="Calibri" w:cs="Calibri"/>
                      <w:sz w:val="22"/>
                      <w:szCs w:val="22"/>
                    </w:rPr>
                    <w:t>2601-ILZ.260.</w:t>
                  </w:r>
                  <w:r w:rsidR="00B47FC6">
                    <w:rPr>
                      <w:rFonts w:ascii="Calibri" w:hAnsi="Calibri" w:cs="Calibri"/>
                      <w:sz w:val="22"/>
                      <w:szCs w:val="22"/>
                    </w:rPr>
                    <w:t>1</w:t>
                  </w:r>
                  <w:r w:rsidR="00686671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  <w:r w:rsidR="003E6FC5" w:rsidRPr="00A72CB6">
                    <w:rPr>
                      <w:rFonts w:ascii="Calibri" w:hAnsi="Calibri" w:cs="Calibri"/>
                      <w:sz w:val="22"/>
                      <w:szCs w:val="22"/>
                    </w:rPr>
                    <w:t>.202</w:t>
                  </w:r>
                  <w:r w:rsidR="00B47FC6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173B9AEA" w14:textId="77777777" w:rsidR="003E6FC5" w:rsidRPr="00FF62A9" w:rsidRDefault="003E6FC5" w:rsidP="00523A6E">
            <w:pPr>
              <w:rPr>
                <w:highlight w:val="yellow"/>
              </w:rPr>
            </w:pPr>
          </w:p>
        </w:tc>
        <w:tc>
          <w:tcPr>
            <w:tcW w:w="9819" w:type="dxa"/>
          </w:tcPr>
          <w:p w14:paraId="64B2C5C4" w14:textId="77777777" w:rsidR="003E6FC5" w:rsidRPr="007A7254" w:rsidRDefault="003E6FC5" w:rsidP="00523A6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9746B8" w14:textId="21B0516F" w:rsidR="003E6FC5" w:rsidRPr="003E6FC5" w:rsidRDefault="003E6FC5" w:rsidP="00CE432C">
      <w:pPr>
        <w:shd w:val="clear" w:color="auto" w:fill="D9D9D9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4802">
        <w:rPr>
          <w:rFonts w:asciiTheme="minorHAnsi" w:hAnsiTheme="minorHAnsi" w:cstheme="minorHAnsi"/>
          <w:b/>
          <w:sz w:val="28"/>
          <w:szCs w:val="28"/>
        </w:rPr>
        <w:t xml:space="preserve">Wykaz </w:t>
      </w:r>
      <w:r>
        <w:rPr>
          <w:rFonts w:asciiTheme="minorHAnsi" w:hAnsiTheme="minorHAnsi" w:cstheme="minorHAnsi"/>
          <w:b/>
          <w:sz w:val="28"/>
          <w:szCs w:val="28"/>
        </w:rPr>
        <w:t>robót</w:t>
      </w:r>
      <w:r w:rsidRPr="005B4802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531BB316" w14:textId="77777777" w:rsidR="00D471BB" w:rsidRDefault="00D471BB" w:rsidP="00CE432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80B9DD" w14:textId="46D1ACA3" w:rsidR="003E6FC5" w:rsidRPr="00294E0B" w:rsidRDefault="003E6FC5" w:rsidP="00D07B9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419A7">
        <w:rPr>
          <w:rFonts w:asciiTheme="minorHAnsi" w:hAnsiTheme="minorHAnsi" w:cstheme="minorHAnsi"/>
          <w:sz w:val="22"/>
          <w:szCs w:val="22"/>
        </w:rPr>
        <w:t xml:space="preserve">Na potwierdzenie spełniania warunków udziału w postępowania o udzielenie zamówienia publicznego </w:t>
      </w:r>
      <w:r w:rsidRPr="00D07B96">
        <w:rPr>
          <w:rFonts w:asciiTheme="minorHAnsi" w:hAnsiTheme="minorHAnsi" w:cstheme="minorHAnsi"/>
          <w:sz w:val="22"/>
          <w:szCs w:val="22"/>
        </w:rPr>
        <w:t xml:space="preserve">na </w:t>
      </w:r>
      <w:r w:rsidRPr="00D07B96">
        <w:rPr>
          <w:rFonts w:asciiTheme="minorHAnsi" w:hAnsiTheme="minorHAnsi" w:cstheme="minorHAnsi"/>
          <w:b/>
          <w:sz w:val="22"/>
          <w:szCs w:val="22"/>
        </w:rPr>
        <w:t>„</w:t>
      </w:r>
      <w:r w:rsidR="00686671" w:rsidRPr="00686671">
        <w:rPr>
          <w:rFonts w:ascii="Calibri" w:hAnsi="Calibri" w:cs="Calibri"/>
          <w:b/>
          <w:bCs/>
          <w:sz w:val="22"/>
          <w:szCs w:val="22"/>
        </w:rPr>
        <w:t>Remont pomieszczeń oficyny Świętokrzyskiego Urzędu Celno-Skarbowego w Kielcach przy ul. Wesołej 56</w:t>
      </w:r>
      <w:r w:rsidR="00A72CB6" w:rsidRPr="00D07B96">
        <w:rPr>
          <w:rFonts w:asciiTheme="minorHAnsi" w:hAnsiTheme="minorHAnsi" w:cstheme="minorHAnsi"/>
          <w:b/>
          <w:bCs/>
        </w:rPr>
        <w:t>”</w:t>
      </w:r>
      <w:r w:rsidR="00444396" w:rsidRPr="00D07B96">
        <w:rPr>
          <w:rFonts w:asciiTheme="minorHAnsi" w:hAnsiTheme="minorHAnsi" w:cstheme="minorHAnsi"/>
          <w:b/>
          <w:bCs/>
        </w:rPr>
        <w:t xml:space="preserve"> </w:t>
      </w:r>
      <w:r w:rsidRPr="00D07B96">
        <w:rPr>
          <w:rFonts w:asciiTheme="minorHAnsi" w:hAnsiTheme="minorHAnsi" w:cstheme="minorHAnsi"/>
          <w:sz w:val="22"/>
          <w:szCs w:val="22"/>
        </w:rPr>
        <w:t>oświadczmy, że posiadamy doświadczenie zgodne z wymagania</w:t>
      </w:r>
      <w:r w:rsidRPr="00E51EFE">
        <w:rPr>
          <w:rFonts w:asciiTheme="minorHAnsi" w:hAnsiTheme="minorHAnsi" w:cstheme="minorHAnsi"/>
          <w:sz w:val="22"/>
          <w:szCs w:val="22"/>
        </w:rPr>
        <w:t>mi Zamawiającego</w:t>
      </w:r>
      <w:r w:rsidR="00D471BB">
        <w:rPr>
          <w:rFonts w:asciiTheme="minorHAnsi" w:hAnsiTheme="minorHAnsi" w:cstheme="minorHAnsi"/>
          <w:sz w:val="22"/>
          <w:szCs w:val="22"/>
        </w:rPr>
        <w:t xml:space="preserve"> określonymi w Rozdziale V ust. </w:t>
      </w:r>
      <w:r w:rsidRPr="00E51EFE">
        <w:rPr>
          <w:rFonts w:asciiTheme="minorHAnsi" w:hAnsiTheme="minorHAnsi" w:cstheme="minorHAnsi"/>
          <w:sz w:val="22"/>
          <w:szCs w:val="22"/>
        </w:rPr>
        <w:t>3 pkt 4 SWZ, tj. doświadczenie wskazane w poniższej tabeli:</w:t>
      </w:r>
    </w:p>
    <w:p w14:paraId="2D6735E4" w14:textId="77777777" w:rsidR="003E6FC5" w:rsidRPr="00E51EFE" w:rsidRDefault="003E6FC5" w:rsidP="00DD729D">
      <w:pPr>
        <w:ind w:left="-142"/>
        <w:jc w:val="both"/>
        <w:rPr>
          <w:rFonts w:asciiTheme="minorHAnsi" w:hAnsiTheme="minorHAnsi" w:cstheme="minorHAnsi"/>
        </w:rPr>
      </w:pPr>
    </w:p>
    <w:tbl>
      <w:tblPr>
        <w:tblW w:w="14738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"/>
        <w:gridCol w:w="3398"/>
        <w:gridCol w:w="2972"/>
        <w:gridCol w:w="1985"/>
        <w:gridCol w:w="2126"/>
        <w:gridCol w:w="1701"/>
        <w:gridCol w:w="2126"/>
      </w:tblGrid>
      <w:tr w:rsidR="00294E0B" w:rsidRPr="00E51EFE" w14:paraId="46BAE9B8" w14:textId="0166CF6E" w:rsidTr="001A0829">
        <w:trPr>
          <w:trHeight w:val="2417"/>
        </w:trPr>
        <w:tc>
          <w:tcPr>
            <w:tcW w:w="430" w:type="dxa"/>
            <w:vAlign w:val="center"/>
          </w:tcPr>
          <w:p w14:paraId="6B8B472A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398" w:type="dxa"/>
            <w:vAlign w:val="center"/>
          </w:tcPr>
          <w:p w14:paraId="59360035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1EFE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  <w:p w14:paraId="07B2C51A" w14:textId="554E287A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UWAGA! W przypadku Wykonawców wspólnie ubiegających się o udzielenie zamówienia należy wskazać roboty zrealizowane przez tego Wykonawcę, który zgodnie z oświadczeniem składanym na podstawie art. 117 ust. 4 ustawy </w:t>
            </w:r>
            <w:proofErr w:type="spellStart"/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>Pzp</w:t>
            </w:r>
            <w:proofErr w:type="spellEnd"/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(Załącznika nr 5 do SWZ), będzie realizował roboty, do których wymagane jest posiadanie doświadczenia wskazanego w SWZ</w:t>
            </w:r>
          </w:p>
        </w:tc>
        <w:tc>
          <w:tcPr>
            <w:tcW w:w="2972" w:type="dxa"/>
            <w:vAlign w:val="center"/>
          </w:tcPr>
          <w:p w14:paraId="704033BC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Krótki opis roboty budowlanej</w:t>
            </w:r>
          </w:p>
        </w:tc>
        <w:tc>
          <w:tcPr>
            <w:tcW w:w="1985" w:type="dxa"/>
            <w:vAlign w:val="center"/>
          </w:tcPr>
          <w:p w14:paraId="6A0DA376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Adres świadczenia roboty budowlanej</w:t>
            </w:r>
          </w:p>
        </w:tc>
        <w:tc>
          <w:tcPr>
            <w:tcW w:w="2126" w:type="dxa"/>
            <w:vAlign w:val="center"/>
          </w:tcPr>
          <w:p w14:paraId="2844E2ED" w14:textId="0D09D11E" w:rsidR="00294E0B" w:rsidRPr="00DD729D" w:rsidRDefault="00294E0B" w:rsidP="0047296A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Nazwa i adres podmiotu,  na rzecz którego została wykonana robota budowlana</w:t>
            </w:r>
          </w:p>
        </w:tc>
        <w:tc>
          <w:tcPr>
            <w:tcW w:w="1701" w:type="dxa"/>
            <w:vAlign w:val="center"/>
          </w:tcPr>
          <w:p w14:paraId="75C257A4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Data zakończenia realizacji roboty budowlanej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CBE4EBB" w14:textId="5613F023" w:rsidR="001A0829" w:rsidRPr="007E3CAA" w:rsidRDefault="00294E0B" w:rsidP="00FF2166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</w:t>
            </w:r>
            <w:r w:rsidR="00B01FB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wykonania </w:t>
            </w:r>
            <w:r w:rsidR="001A0829" w:rsidRPr="007E3C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remontu pomieszczeń biurowych i sanitarnych </w:t>
            </w:r>
          </w:p>
          <w:p w14:paraId="62E3EC14" w14:textId="0DBDFDCD" w:rsidR="00294E0B" w:rsidRPr="001A0829" w:rsidRDefault="001A0829" w:rsidP="00FF2166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E3CAA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(łącznie</w:t>
            </w:r>
            <w:r w:rsidRPr="007E3CAA">
              <w:rPr>
                <w:bCs/>
              </w:rPr>
              <w:t xml:space="preserve"> </w:t>
            </w:r>
            <w:r w:rsidRPr="007E3CAA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co najmniej 200 000,00 zł brutto)</w:t>
            </w:r>
          </w:p>
          <w:p w14:paraId="1E04EBC5" w14:textId="028CFB1C" w:rsidR="00353871" w:rsidRPr="00DD729D" w:rsidRDefault="00353871" w:rsidP="00523A6E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294E0B" w:rsidRPr="00E51EFE" w14:paraId="39980A89" w14:textId="3B291544" w:rsidTr="001A0829">
        <w:trPr>
          <w:trHeight w:val="267"/>
        </w:trPr>
        <w:tc>
          <w:tcPr>
            <w:tcW w:w="430" w:type="dxa"/>
            <w:tcBorders>
              <w:tl2br w:val="nil"/>
            </w:tcBorders>
            <w:vAlign w:val="center"/>
          </w:tcPr>
          <w:p w14:paraId="0BA5137C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398" w:type="dxa"/>
            <w:vAlign w:val="center"/>
          </w:tcPr>
          <w:p w14:paraId="56E93524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972" w:type="dxa"/>
            <w:vAlign w:val="center"/>
          </w:tcPr>
          <w:p w14:paraId="4BA88FA7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1C9BD0E3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0A9586D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BB21DC6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26E7D7EB" w14:textId="5C4FEBF3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</w:tr>
      <w:tr w:rsidR="00294E0B" w:rsidRPr="00E51EFE" w14:paraId="593D23E5" w14:textId="50F84295" w:rsidTr="001A0829">
        <w:trPr>
          <w:trHeight w:val="736"/>
        </w:trPr>
        <w:tc>
          <w:tcPr>
            <w:tcW w:w="430" w:type="dxa"/>
            <w:vAlign w:val="center"/>
          </w:tcPr>
          <w:p w14:paraId="18D900C4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398" w:type="dxa"/>
            <w:vAlign w:val="center"/>
          </w:tcPr>
          <w:p w14:paraId="57FF0E42" w14:textId="77777777" w:rsidR="00294E0B" w:rsidRPr="00E51EFE" w:rsidRDefault="00294E0B" w:rsidP="00523A6E">
            <w:pPr>
              <w:pStyle w:val="Tekstpodstawowy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2" w:type="dxa"/>
            <w:vAlign w:val="center"/>
          </w:tcPr>
          <w:p w14:paraId="6ED2D683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97C45F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F940D30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CAADBA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81F9289" w14:textId="77777777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94E0B" w:rsidRPr="00E51EFE" w14:paraId="4B39AAA0" w14:textId="4861715F" w:rsidTr="001A0829">
        <w:trPr>
          <w:trHeight w:val="562"/>
        </w:trPr>
        <w:tc>
          <w:tcPr>
            <w:tcW w:w="430" w:type="dxa"/>
            <w:vAlign w:val="center"/>
          </w:tcPr>
          <w:p w14:paraId="1996F4B1" w14:textId="15F89AF1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(…)</w:t>
            </w:r>
          </w:p>
        </w:tc>
        <w:tc>
          <w:tcPr>
            <w:tcW w:w="3398" w:type="dxa"/>
            <w:vAlign w:val="center"/>
          </w:tcPr>
          <w:p w14:paraId="4F35E9D7" w14:textId="77777777" w:rsidR="00294E0B" w:rsidRPr="00E51EFE" w:rsidRDefault="00294E0B" w:rsidP="00523A6E">
            <w:pPr>
              <w:pStyle w:val="Tekstpodstawowy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2" w:type="dxa"/>
            <w:vAlign w:val="center"/>
          </w:tcPr>
          <w:p w14:paraId="6258B824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09D3185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81792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10E19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27075BB" w14:textId="77777777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E53AA44" w14:textId="77777777" w:rsidR="003E6FC5" w:rsidRPr="00E51EFE" w:rsidRDefault="003E6FC5" w:rsidP="003E6FC5">
      <w:pPr>
        <w:rPr>
          <w:rFonts w:asciiTheme="minorHAnsi" w:hAnsiTheme="minorHAnsi" w:cstheme="minorHAnsi"/>
          <w:b/>
          <w:sz w:val="22"/>
          <w:szCs w:val="22"/>
        </w:rPr>
      </w:pPr>
    </w:p>
    <w:p w14:paraId="2DFFBF41" w14:textId="64A5AF1C" w:rsidR="003E6FC5" w:rsidRPr="00E51EFE" w:rsidRDefault="003E6FC5" w:rsidP="00D471BB">
      <w:pPr>
        <w:ind w:left="-567" w:firstLine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1EFE">
        <w:rPr>
          <w:rFonts w:asciiTheme="minorHAnsi" w:hAnsiTheme="minorHAnsi" w:cstheme="minorHAnsi"/>
          <w:b/>
          <w:sz w:val="22"/>
          <w:szCs w:val="22"/>
        </w:rPr>
        <w:t>Uwaga: do wskazanych robót budowlanych należy dołączyć dokumenty potwie</w:t>
      </w:r>
      <w:r w:rsidR="00D471BB">
        <w:rPr>
          <w:rFonts w:asciiTheme="minorHAnsi" w:hAnsiTheme="minorHAnsi" w:cstheme="minorHAnsi"/>
          <w:b/>
          <w:sz w:val="22"/>
          <w:szCs w:val="22"/>
        </w:rPr>
        <w:t>rdzające ich należyte wykonanie.</w:t>
      </w:r>
    </w:p>
    <w:p w14:paraId="4758E83F" w14:textId="40643484" w:rsidR="003E6FC5" w:rsidRDefault="003E6FC5" w:rsidP="003E6FC5">
      <w:pPr>
        <w:rPr>
          <w:rFonts w:asciiTheme="minorHAnsi" w:hAnsiTheme="minorHAnsi" w:cstheme="minorHAnsi"/>
        </w:rPr>
      </w:pPr>
    </w:p>
    <w:p w14:paraId="5F3F821E" w14:textId="77777777" w:rsidR="00294E0B" w:rsidRPr="00E51EFE" w:rsidRDefault="00294E0B" w:rsidP="003E6FC5">
      <w:pPr>
        <w:rPr>
          <w:rFonts w:asciiTheme="minorHAnsi" w:hAnsiTheme="minorHAnsi" w:cstheme="minorHAnsi"/>
        </w:rPr>
      </w:pPr>
    </w:p>
    <w:p w14:paraId="38D2853D" w14:textId="77777777" w:rsidR="003E6FC5" w:rsidRPr="00E51EFE" w:rsidRDefault="003E6FC5" w:rsidP="003E6FC5">
      <w:pPr>
        <w:tabs>
          <w:tab w:val="left" w:pos="1022"/>
        </w:tabs>
        <w:jc w:val="both"/>
        <w:rPr>
          <w:rFonts w:asciiTheme="minorHAnsi" w:hAnsiTheme="minorHAnsi" w:cstheme="minorHAnsi"/>
        </w:rPr>
      </w:pPr>
      <w:r w:rsidRPr="00E51EFE">
        <w:rPr>
          <w:rFonts w:asciiTheme="minorHAnsi" w:hAnsiTheme="minorHAnsi" w:cstheme="minorHAnsi"/>
        </w:rPr>
        <w:t>.………………..….……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 xml:space="preserve">                                              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 xml:space="preserve"> 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>……………………………………………</w:t>
      </w:r>
    </w:p>
    <w:p w14:paraId="7F4E5284" w14:textId="77777777" w:rsidR="003E6FC5" w:rsidRPr="00E51EFE" w:rsidRDefault="003E6FC5" w:rsidP="003E6FC5">
      <w:pPr>
        <w:ind w:left="5888" w:hanging="6030"/>
        <w:rPr>
          <w:rFonts w:asciiTheme="minorHAnsi" w:eastAsia="Times New Roman" w:hAnsiTheme="minorHAnsi" w:cstheme="minorHAnsi"/>
          <w:i/>
          <w:iCs/>
          <w:sz w:val="18"/>
          <w:szCs w:val="18"/>
        </w:rPr>
      </w:pPr>
      <w:r w:rsidRPr="00E51EFE">
        <w:rPr>
          <w:rFonts w:asciiTheme="minorHAnsi" w:hAnsiTheme="minorHAnsi" w:cstheme="minorHAnsi"/>
          <w:i/>
          <w:sz w:val="20"/>
          <w:szCs w:val="20"/>
        </w:rPr>
        <w:t xml:space="preserve">     (</w:t>
      </w:r>
      <w:r w:rsidRPr="00E51EFE">
        <w:rPr>
          <w:rFonts w:asciiTheme="minorHAnsi" w:hAnsiTheme="minorHAnsi" w:cstheme="minorHAnsi"/>
          <w:i/>
          <w:sz w:val="18"/>
          <w:szCs w:val="18"/>
        </w:rPr>
        <w:t>miejscowość, data)</w:t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podpis</w:t>
      </w:r>
      <w:r w:rsidRPr="00E51EFE">
        <w:rPr>
          <w:rFonts w:asciiTheme="minorHAnsi" w:eastAsia="Times New Roman" w:hAnsiTheme="minorHAnsi" w:cstheme="minorHAnsi"/>
          <w:i/>
          <w:iCs/>
          <w:color w:val="FF0000"/>
          <w:sz w:val="18"/>
          <w:szCs w:val="18"/>
        </w:rPr>
        <w:t xml:space="preserve"> </w:t>
      </w: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osoby/osób uprawnionej/</w:t>
      </w:r>
      <w:proofErr w:type="spellStart"/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ych</w:t>
      </w:r>
      <w:proofErr w:type="spellEnd"/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 xml:space="preserve">   </w:t>
      </w:r>
    </w:p>
    <w:p w14:paraId="7AC09E97" w14:textId="77777777" w:rsidR="003E6FC5" w:rsidRPr="008A38E6" w:rsidRDefault="003E6FC5" w:rsidP="0047296A">
      <w:pPr>
        <w:ind w:left="10773"/>
        <w:rPr>
          <w:rFonts w:asciiTheme="minorHAnsi" w:eastAsia="Times New Roman" w:hAnsiTheme="minorHAnsi" w:cstheme="minorHAnsi"/>
          <w:i/>
          <w:iCs/>
          <w:color w:val="000000" w:themeColor="text1"/>
          <w:sz w:val="18"/>
          <w:szCs w:val="18"/>
        </w:rPr>
      </w:pPr>
      <w:r w:rsidRPr="008A38E6">
        <w:rPr>
          <w:rFonts w:asciiTheme="minorHAnsi" w:eastAsia="Times New Roman" w:hAnsiTheme="minorHAnsi" w:cstheme="minorHAnsi"/>
          <w:i/>
          <w:iCs/>
          <w:color w:val="000000" w:themeColor="text1"/>
          <w:sz w:val="18"/>
          <w:szCs w:val="18"/>
        </w:rPr>
        <w:t xml:space="preserve"> do  reprezentowania Wykonawcy</w:t>
      </w:r>
    </w:p>
    <w:p w14:paraId="4A9104CF" w14:textId="77777777" w:rsidR="003E6FC5" w:rsidRPr="008A38E6" w:rsidRDefault="003E6FC5" w:rsidP="0047296A">
      <w:pPr>
        <w:ind w:left="10773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8A38E6">
        <w:rPr>
          <w:rFonts w:ascii="Calibri" w:hAnsi="Calibri" w:cs="Calibri"/>
          <w:i/>
          <w:color w:val="000000" w:themeColor="text1"/>
          <w:sz w:val="18"/>
          <w:szCs w:val="18"/>
        </w:rPr>
        <w:t>(kwalifikowany podpis elektroniczny/</w:t>
      </w:r>
    </w:p>
    <w:p w14:paraId="0B15E141" w14:textId="60F9364B" w:rsidR="003E6FC5" w:rsidRPr="008A38E6" w:rsidRDefault="003E6FC5" w:rsidP="00AE3C00">
      <w:pPr>
        <w:ind w:left="10773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8A38E6">
        <w:rPr>
          <w:rFonts w:ascii="Calibri" w:hAnsi="Calibri" w:cs="Calibri"/>
          <w:i/>
          <w:color w:val="000000" w:themeColor="text1"/>
          <w:sz w:val="18"/>
          <w:szCs w:val="18"/>
        </w:rPr>
        <w:t>podpis zaufany/podpis osobisty)</w:t>
      </w:r>
    </w:p>
    <w:sectPr w:rsidR="003E6FC5" w:rsidRPr="008A38E6" w:rsidSect="00294E0B">
      <w:footerReference w:type="default" r:id="rId11"/>
      <w:headerReference w:type="first" r:id="rId12"/>
      <w:pgSz w:w="16840" w:h="11900" w:orient="landscape"/>
      <w:pgMar w:top="993" w:right="1105" w:bottom="851" w:left="851" w:header="284" w:footer="13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16E4" w14:textId="77777777" w:rsidR="00B938F7" w:rsidRDefault="00B938F7">
      <w:r>
        <w:separator/>
      </w:r>
    </w:p>
  </w:endnote>
  <w:endnote w:type="continuationSeparator" w:id="0">
    <w:p w14:paraId="1019D8F9" w14:textId="77777777" w:rsidR="00B938F7" w:rsidRDefault="00B9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EE"/>
    <w:family w:val="roman"/>
    <w:pitch w:val="variable"/>
  </w:font>
  <w:font w:name="Arial PL">
    <w:altName w:val="Courier New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49692E6B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B01FBE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E2B1" w14:textId="77777777" w:rsidR="00B938F7" w:rsidRDefault="00B938F7">
      <w:r>
        <w:separator/>
      </w:r>
    </w:p>
  </w:footnote>
  <w:footnote w:type="continuationSeparator" w:id="0">
    <w:p w14:paraId="7856CC0E" w14:textId="77777777" w:rsidR="00B938F7" w:rsidRDefault="00B93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1448" w14:textId="77777777" w:rsidR="00B06E8E" w:rsidRDefault="00B06E8E" w:rsidP="003E6FC5">
    <w:pPr>
      <w:ind w:left="567"/>
      <w:jc w:val="right"/>
      <w:textboxTightWrap w:val="allLines"/>
    </w:pPr>
  </w:p>
  <w:p w14:paraId="2A1BE4A0" w14:textId="77777777" w:rsidR="000B6C7E" w:rsidRPr="000B6C7E" w:rsidRDefault="00B06E8E" w:rsidP="000B6C7E">
    <w:pPr>
      <w:tabs>
        <w:tab w:val="left" w:pos="1022"/>
      </w:tabs>
      <w:ind w:left="6521"/>
      <w:jc w:val="right"/>
      <w:rPr>
        <w:rFonts w:ascii="Times New Roman" w:eastAsia="Times New Roman" w:hAnsi="Times New Roman"/>
        <w:b/>
        <w:sz w:val="22"/>
        <w:szCs w:val="22"/>
        <w:lang w:eastAsia="pl-PL"/>
      </w:rPr>
    </w:pPr>
    <w:r w:rsidRPr="00973F8F">
      <w:rPr>
        <w:sz w:val="22"/>
        <w:szCs w:val="22"/>
      </w:rPr>
      <w:tab/>
    </w:r>
    <w:r w:rsidR="000B6C7E"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" name="Obraz 2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788E7346" w14:textId="180E23ED" w:rsidR="00751B82" w:rsidRDefault="006F54F9" w:rsidP="00D471BB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C8317F">
      <w:rPr>
        <w:rFonts w:ascii="Times New Roman" w:eastAsia="Times New Roman" w:hAnsi="Times New Roman"/>
        <w:b/>
        <w:lang w:eastAsia="pl-PL"/>
      </w:rPr>
      <w:t>6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7184EC66" w14:textId="4030D00C" w:rsidR="00FF6C0C" w:rsidRPr="00D471BB" w:rsidRDefault="00FF6C0C" w:rsidP="00FF6C0C">
    <w:pPr>
      <w:tabs>
        <w:tab w:val="left" w:pos="1022"/>
      </w:tabs>
      <w:ind w:left="5812"/>
      <w:jc w:val="center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  <w:t xml:space="preserve">Wykaz robót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9409D"/>
    <w:multiLevelType w:val="hybridMultilevel"/>
    <w:tmpl w:val="339A07CA"/>
    <w:lvl w:ilvl="0" w:tplc="48266E0A">
      <w:numFmt w:val="bullet"/>
      <w:lvlText w:val=""/>
      <w:lvlJc w:val="left"/>
      <w:pPr>
        <w:ind w:left="1440" w:hanging="360"/>
      </w:pPr>
      <w:rPr>
        <w:rFonts w:ascii="Wingdings 2" w:eastAsia="Lucida Sans Unicode" w:hAnsi="Wingdings 2" w:cs="Times New Roman" w:hint="default"/>
        <w:b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655ED"/>
    <w:multiLevelType w:val="hybridMultilevel"/>
    <w:tmpl w:val="EBBE6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4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81DA3"/>
    <w:multiLevelType w:val="hybridMultilevel"/>
    <w:tmpl w:val="E1F6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549CB"/>
    <w:multiLevelType w:val="hybridMultilevel"/>
    <w:tmpl w:val="7DB65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8"/>
  </w:num>
  <w:num w:numId="5">
    <w:abstractNumId w:val="14"/>
  </w:num>
  <w:num w:numId="6">
    <w:abstractNumId w:val="27"/>
  </w:num>
  <w:num w:numId="7">
    <w:abstractNumId w:val="22"/>
  </w:num>
  <w:num w:numId="8">
    <w:abstractNumId w:val="17"/>
  </w:num>
  <w:num w:numId="9">
    <w:abstractNumId w:val="20"/>
  </w:num>
  <w:num w:numId="10">
    <w:abstractNumId w:val="7"/>
  </w:num>
  <w:num w:numId="11">
    <w:abstractNumId w:val="24"/>
  </w:num>
  <w:num w:numId="12">
    <w:abstractNumId w:val="32"/>
  </w:num>
  <w:num w:numId="13">
    <w:abstractNumId w:val="10"/>
  </w:num>
  <w:num w:numId="14">
    <w:abstractNumId w:val="6"/>
  </w:num>
  <w:num w:numId="15">
    <w:abstractNumId w:val="31"/>
  </w:num>
  <w:num w:numId="16">
    <w:abstractNumId w:val="29"/>
  </w:num>
  <w:num w:numId="17">
    <w:abstractNumId w:val="12"/>
  </w:num>
  <w:num w:numId="18">
    <w:abstractNumId w:val="19"/>
  </w:num>
  <w:num w:numId="19">
    <w:abstractNumId w:val="9"/>
  </w:num>
  <w:num w:numId="20">
    <w:abstractNumId w:val="23"/>
  </w:num>
  <w:num w:numId="21">
    <w:abstractNumId w:val="18"/>
  </w:num>
  <w:num w:numId="22">
    <w:abstractNumId w:val="26"/>
  </w:num>
  <w:num w:numId="23">
    <w:abstractNumId w:val="15"/>
  </w:num>
  <w:num w:numId="24">
    <w:abstractNumId w:val="25"/>
  </w:num>
  <w:num w:numId="25">
    <w:abstractNumId w:val="28"/>
  </w:num>
  <w:num w:numId="26">
    <w:abstractNumId w:val="13"/>
  </w:num>
  <w:num w:numId="27">
    <w:abstractNumId w:val="21"/>
  </w:num>
  <w:num w:numId="28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5EA"/>
    <w:rsid w:val="00021EAA"/>
    <w:rsid w:val="00025B9A"/>
    <w:rsid w:val="00027D86"/>
    <w:rsid w:val="000301B3"/>
    <w:rsid w:val="0003265F"/>
    <w:rsid w:val="00035820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13D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6957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2903"/>
    <w:rsid w:val="001833B8"/>
    <w:rsid w:val="00191E19"/>
    <w:rsid w:val="00194635"/>
    <w:rsid w:val="00196302"/>
    <w:rsid w:val="001A0829"/>
    <w:rsid w:val="001A312B"/>
    <w:rsid w:val="001A32FD"/>
    <w:rsid w:val="001A5582"/>
    <w:rsid w:val="001B050C"/>
    <w:rsid w:val="001B443F"/>
    <w:rsid w:val="001B493E"/>
    <w:rsid w:val="001B67BA"/>
    <w:rsid w:val="001B77B4"/>
    <w:rsid w:val="001B7CE4"/>
    <w:rsid w:val="001C12E3"/>
    <w:rsid w:val="001C1950"/>
    <w:rsid w:val="001C2481"/>
    <w:rsid w:val="001C2B54"/>
    <w:rsid w:val="001C51F2"/>
    <w:rsid w:val="001C599F"/>
    <w:rsid w:val="001C61C7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1B58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579F"/>
    <w:rsid w:val="00237E2E"/>
    <w:rsid w:val="0024414C"/>
    <w:rsid w:val="002450B0"/>
    <w:rsid w:val="00247910"/>
    <w:rsid w:val="00252632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075"/>
    <w:rsid w:val="002849A1"/>
    <w:rsid w:val="002939E4"/>
    <w:rsid w:val="0029468B"/>
    <w:rsid w:val="00294E0B"/>
    <w:rsid w:val="00295AA5"/>
    <w:rsid w:val="00296223"/>
    <w:rsid w:val="00297671"/>
    <w:rsid w:val="002A017C"/>
    <w:rsid w:val="002A12D9"/>
    <w:rsid w:val="002A2891"/>
    <w:rsid w:val="002A28E0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3871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D09D1"/>
    <w:rsid w:val="003D0B0C"/>
    <w:rsid w:val="003E00DA"/>
    <w:rsid w:val="003E0EEF"/>
    <w:rsid w:val="003E4876"/>
    <w:rsid w:val="003E6FC5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409A8"/>
    <w:rsid w:val="004409FF"/>
    <w:rsid w:val="00441DDF"/>
    <w:rsid w:val="00444396"/>
    <w:rsid w:val="00446ACD"/>
    <w:rsid w:val="0045120E"/>
    <w:rsid w:val="00451CD3"/>
    <w:rsid w:val="00453948"/>
    <w:rsid w:val="0045424A"/>
    <w:rsid w:val="00456392"/>
    <w:rsid w:val="004564FE"/>
    <w:rsid w:val="00456840"/>
    <w:rsid w:val="00460540"/>
    <w:rsid w:val="00460BA6"/>
    <w:rsid w:val="00461953"/>
    <w:rsid w:val="0046407E"/>
    <w:rsid w:val="00464526"/>
    <w:rsid w:val="0046483D"/>
    <w:rsid w:val="00465DD7"/>
    <w:rsid w:val="0046734F"/>
    <w:rsid w:val="0047296A"/>
    <w:rsid w:val="004749A7"/>
    <w:rsid w:val="00490838"/>
    <w:rsid w:val="00490896"/>
    <w:rsid w:val="004A01AB"/>
    <w:rsid w:val="004A0998"/>
    <w:rsid w:val="004A1AC8"/>
    <w:rsid w:val="004A3B8D"/>
    <w:rsid w:val="004A6C31"/>
    <w:rsid w:val="004B0E17"/>
    <w:rsid w:val="004B1E8D"/>
    <w:rsid w:val="004B4CC7"/>
    <w:rsid w:val="004B5382"/>
    <w:rsid w:val="004B6818"/>
    <w:rsid w:val="004B6EB1"/>
    <w:rsid w:val="004C03BB"/>
    <w:rsid w:val="004C2BD4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362E"/>
    <w:rsid w:val="00555642"/>
    <w:rsid w:val="00563C78"/>
    <w:rsid w:val="0056400E"/>
    <w:rsid w:val="00565943"/>
    <w:rsid w:val="00570A6A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B0E48"/>
    <w:rsid w:val="005B4350"/>
    <w:rsid w:val="005B77E6"/>
    <w:rsid w:val="005C0216"/>
    <w:rsid w:val="005C2615"/>
    <w:rsid w:val="005C27E3"/>
    <w:rsid w:val="005C2EBC"/>
    <w:rsid w:val="005C42AE"/>
    <w:rsid w:val="005C56A4"/>
    <w:rsid w:val="005C6539"/>
    <w:rsid w:val="005C790B"/>
    <w:rsid w:val="005D0A1C"/>
    <w:rsid w:val="005D1121"/>
    <w:rsid w:val="005D3FC4"/>
    <w:rsid w:val="005D5C7E"/>
    <w:rsid w:val="005D6154"/>
    <w:rsid w:val="005D7CF0"/>
    <w:rsid w:val="005D7F19"/>
    <w:rsid w:val="005E6E79"/>
    <w:rsid w:val="005F011B"/>
    <w:rsid w:val="005F18E7"/>
    <w:rsid w:val="005F232C"/>
    <w:rsid w:val="005F2712"/>
    <w:rsid w:val="005F2B98"/>
    <w:rsid w:val="005F6F83"/>
    <w:rsid w:val="00600330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6FF7"/>
    <w:rsid w:val="00662422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671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301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157E"/>
    <w:rsid w:val="00782A0E"/>
    <w:rsid w:val="007851F1"/>
    <w:rsid w:val="0078571D"/>
    <w:rsid w:val="007937A0"/>
    <w:rsid w:val="0079669B"/>
    <w:rsid w:val="00796ACD"/>
    <w:rsid w:val="007A000E"/>
    <w:rsid w:val="007A21D5"/>
    <w:rsid w:val="007A2BFD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3CAA"/>
    <w:rsid w:val="007E566D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0E99"/>
    <w:rsid w:val="0083208F"/>
    <w:rsid w:val="008334A5"/>
    <w:rsid w:val="00835676"/>
    <w:rsid w:val="00837500"/>
    <w:rsid w:val="008453BC"/>
    <w:rsid w:val="008459BF"/>
    <w:rsid w:val="0084624E"/>
    <w:rsid w:val="008468B2"/>
    <w:rsid w:val="00847193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4D5B"/>
    <w:rsid w:val="008862BE"/>
    <w:rsid w:val="00887BFF"/>
    <w:rsid w:val="008903C7"/>
    <w:rsid w:val="008923D5"/>
    <w:rsid w:val="00892448"/>
    <w:rsid w:val="00892D6E"/>
    <w:rsid w:val="008943DC"/>
    <w:rsid w:val="00895865"/>
    <w:rsid w:val="00896406"/>
    <w:rsid w:val="008A0B56"/>
    <w:rsid w:val="008A128D"/>
    <w:rsid w:val="008A2C3A"/>
    <w:rsid w:val="008A38E6"/>
    <w:rsid w:val="008A58C7"/>
    <w:rsid w:val="008A7EF6"/>
    <w:rsid w:val="008C1BB2"/>
    <w:rsid w:val="008C22AF"/>
    <w:rsid w:val="008C66A7"/>
    <w:rsid w:val="008C7506"/>
    <w:rsid w:val="008D6B9E"/>
    <w:rsid w:val="008E699D"/>
    <w:rsid w:val="008F2D8D"/>
    <w:rsid w:val="008F3E4F"/>
    <w:rsid w:val="008F79CE"/>
    <w:rsid w:val="009032BA"/>
    <w:rsid w:val="00903E44"/>
    <w:rsid w:val="00905473"/>
    <w:rsid w:val="00906B73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F76"/>
    <w:rsid w:val="009D586A"/>
    <w:rsid w:val="009D6E82"/>
    <w:rsid w:val="009E0702"/>
    <w:rsid w:val="009E1164"/>
    <w:rsid w:val="009E1FFC"/>
    <w:rsid w:val="009E23B5"/>
    <w:rsid w:val="009E4C09"/>
    <w:rsid w:val="009E539E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72CB6"/>
    <w:rsid w:val="00A83CA9"/>
    <w:rsid w:val="00A86058"/>
    <w:rsid w:val="00A878B4"/>
    <w:rsid w:val="00A9339A"/>
    <w:rsid w:val="00A93BB8"/>
    <w:rsid w:val="00A95269"/>
    <w:rsid w:val="00AA0DF8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196E"/>
    <w:rsid w:val="00AD3FD3"/>
    <w:rsid w:val="00AD533B"/>
    <w:rsid w:val="00AD737B"/>
    <w:rsid w:val="00AE26BA"/>
    <w:rsid w:val="00AE2780"/>
    <w:rsid w:val="00AE3C00"/>
    <w:rsid w:val="00AF0CCF"/>
    <w:rsid w:val="00AF4836"/>
    <w:rsid w:val="00AF634D"/>
    <w:rsid w:val="00AF7291"/>
    <w:rsid w:val="00AF7848"/>
    <w:rsid w:val="00B01FBE"/>
    <w:rsid w:val="00B02D58"/>
    <w:rsid w:val="00B048A6"/>
    <w:rsid w:val="00B04A28"/>
    <w:rsid w:val="00B06E7F"/>
    <w:rsid w:val="00B06E8E"/>
    <w:rsid w:val="00B07762"/>
    <w:rsid w:val="00B078FE"/>
    <w:rsid w:val="00B12282"/>
    <w:rsid w:val="00B309E6"/>
    <w:rsid w:val="00B31D09"/>
    <w:rsid w:val="00B34D99"/>
    <w:rsid w:val="00B35DF4"/>
    <w:rsid w:val="00B36D2A"/>
    <w:rsid w:val="00B40327"/>
    <w:rsid w:val="00B425EC"/>
    <w:rsid w:val="00B43DC2"/>
    <w:rsid w:val="00B47FC6"/>
    <w:rsid w:val="00B50E75"/>
    <w:rsid w:val="00B54CE2"/>
    <w:rsid w:val="00B60FF4"/>
    <w:rsid w:val="00B650B1"/>
    <w:rsid w:val="00B66D84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38F7"/>
    <w:rsid w:val="00B95F52"/>
    <w:rsid w:val="00B9668F"/>
    <w:rsid w:val="00B97057"/>
    <w:rsid w:val="00BA3E36"/>
    <w:rsid w:val="00BA4C69"/>
    <w:rsid w:val="00BA5475"/>
    <w:rsid w:val="00BB041F"/>
    <w:rsid w:val="00BB08FB"/>
    <w:rsid w:val="00BB0B0B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594C"/>
    <w:rsid w:val="00C66FEA"/>
    <w:rsid w:val="00C70502"/>
    <w:rsid w:val="00C725BF"/>
    <w:rsid w:val="00C80901"/>
    <w:rsid w:val="00C8317F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432C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07B96"/>
    <w:rsid w:val="00D10752"/>
    <w:rsid w:val="00D10A16"/>
    <w:rsid w:val="00D147C7"/>
    <w:rsid w:val="00D175FD"/>
    <w:rsid w:val="00D17B47"/>
    <w:rsid w:val="00D24D3F"/>
    <w:rsid w:val="00D258A4"/>
    <w:rsid w:val="00D265C5"/>
    <w:rsid w:val="00D26DE8"/>
    <w:rsid w:val="00D339E4"/>
    <w:rsid w:val="00D33AB4"/>
    <w:rsid w:val="00D41F86"/>
    <w:rsid w:val="00D43078"/>
    <w:rsid w:val="00D471BB"/>
    <w:rsid w:val="00D47BB8"/>
    <w:rsid w:val="00D5250E"/>
    <w:rsid w:val="00D53B47"/>
    <w:rsid w:val="00D54BE5"/>
    <w:rsid w:val="00D55C8B"/>
    <w:rsid w:val="00D569BC"/>
    <w:rsid w:val="00D5721F"/>
    <w:rsid w:val="00D60C4F"/>
    <w:rsid w:val="00D624E3"/>
    <w:rsid w:val="00D633EE"/>
    <w:rsid w:val="00D639CE"/>
    <w:rsid w:val="00D6462F"/>
    <w:rsid w:val="00D665C2"/>
    <w:rsid w:val="00D73C0F"/>
    <w:rsid w:val="00D77B63"/>
    <w:rsid w:val="00D80B7F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4A8B"/>
    <w:rsid w:val="00DC5A8C"/>
    <w:rsid w:val="00DC5B4A"/>
    <w:rsid w:val="00DD0B16"/>
    <w:rsid w:val="00DD729D"/>
    <w:rsid w:val="00DE7FB7"/>
    <w:rsid w:val="00DF002A"/>
    <w:rsid w:val="00DF0AA9"/>
    <w:rsid w:val="00DF14FD"/>
    <w:rsid w:val="00DF2A04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085D"/>
    <w:rsid w:val="00E44FDC"/>
    <w:rsid w:val="00E51EFE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743E"/>
    <w:rsid w:val="00E909A6"/>
    <w:rsid w:val="00E94B1D"/>
    <w:rsid w:val="00E95ABF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C50D6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17A89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2AE8"/>
    <w:rsid w:val="00F8309E"/>
    <w:rsid w:val="00F84816"/>
    <w:rsid w:val="00F85427"/>
    <w:rsid w:val="00F86457"/>
    <w:rsid w:val="00F96612"/>
    <w:rsid w:val="00FA6BC6"/>
    <w:rsid w:val="00FB11A3"/>
    <w:rsid w:val="00FB2E2D"/>
    <w:rsid w:val="00FB4826"/>
    <w:rsid w:val="00FB67AC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7D3D"/>
    <w:rsid w:val="00FF097E"/>
    <w:rsid w:val="00FF2166"/>
    <w:rsid w:val="00FF6BD4"/>
    <w:rsid w:val="00FF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3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C62CB-FEC6-460D-BC47-4631DF6AF5C9}">
  <ds:schemaRefs>
    <ds:schemaRef ds:uri="http://schemas.openxmlformats.org/package/2006/metadata/core-properties"/>
    <ds:schemaRef ds:uri="http://www.w3.org/XML/1998/namespace"/>
    <ds:schemaRef ds:uri="$ListId:SzablonyDokumentow;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10c01960-35ac-46e6-8fd3-40602d12cd06"/>
    <ds:schemaRef ds:uri="24013cd9-d7a6-4e0b-bde9-b4174ed491f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CDED4-63F4-48B5-AECB-BCB3A36D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</TotalTime>
  <Pages>1</Pages>
  <Words>175</Words>
  <Characters>1288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Wykaz robót</vt:lpstr>
      <vt:lpstr>Szablon pisma eP</vt:lpstr>
    </vt:vector>
  </TitlesOfParts>
  <Company>Izba Administracji Skarbowej w Kielcach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>Remont oficyny</dc:subject>
  <dc:creator>-</dc:creator>
  <cp:keywords>przetarg,  remont oficyny</cp:keywords>
  <cp:revision>4</cp:revision>
  <cp:lastPrinted>2025-09-11T11:35:00Z</cp:lastPrinted>
  <dcterms:created xsi:type="dcterms:W3CDTF">2026-08-26T11:33:00Z</dcterms:created>
  <dcterms:modified xsi:type="dcterms:W3CDTF">2026-09-01T06:25:00Z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